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4A8E" w14:textId="6537FA0D" w:rsidR="005F214F" w:rsidRPr="00151BBE" w:rsidRDefault="005F214F" w:rsidP="00FE0F34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 w:rsidRPr="00151BBE">
        <w:rPr>
          <w:bCs/>
        </w:rPr>
        <w:t>3GPP TSG-RAN WG3 Meeting #131</w:t>
      </w:r>
      <w:r w:rsidRPr="00151BBE">
        <w:rPr>
          <w:bCs/>
        </w:rPr>
        <w:tab/>
        <w:t>R3-26</w:t>
      </w:r>
      <w:r w:rsidR="0063076C">
        <w:rPr>
          <w:bCs/>
        </w:rPr>
        <w:t>0443</w:t>
      </w:r>
    </w:p>
    <w:p w14:paraId="13033541" w14:textId="77777777" w:rsidR="005F214F" w:rsidRPr="00151BBE" w:rsidRDefault="005F214F" w:rsidP="005F214F">
      <w:pPr>
        <w:pStyle w:val="LSHeader"/>
        <w:pBdr>
          <w:bottom w:val="single" w:sz="6" w:space="1" w:color="auto"/>
        </w:pBdr>
        <w:rPr>
          <w:lang w:val="sv-SE"/>
        </w:rPr>
      </w:pPr>
      <w:r w:rsidRPr="00151BBE"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D1B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77361FFD" w:rsidR="00954D93" w:rsidRDefault="000B44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1611</w:t>
            </w:r>
          </w:p>
        </w:tc>
        <w:tc>
          <w:tcPr>
            <w:tcW w:w="709" w:type="dxa"/>
          </w:tcPr>
          <w:p w14:paraId="4F90AA37" w14:textId="77777777" w:rsidR="00954D93" w:rsidRDefault="00FD1B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3EE57498" w:rsidR="00954D93" w:rsidRDefault="005F214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FD1B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4DCDA906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19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D1B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D1B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D1B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D1B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258F3C4D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5F214F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D1B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2CC2F3F5" w:rsidR="00954D93" w:rsidRDefault="00FD1B3A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D1B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5A302CA" w:rsidR="00954D93" w:rsidRDefault="001D6B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6B5A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77777777" w:rsidR="00954D93" w:rsidRDefault="00FD1B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D1B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7777777" w:rsidR="00954D93" w:rsidRDefault="00FD1B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D1B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D1B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D1B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1FEE5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50AC91C6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07613911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</w:p>
          <w:p w14:paraId="1E6A534F" w14:textId="77777777" w:rsidR="003D5440" w:rsidRDefault="003D5440" w:rsidP="003D5440">
            <w:pPr>
              <w:spacing w:after="0"/>
              <w:rPr>
                <w:lang w:val="en-US" w:eastAsia="zh-CN"/>
              </w:rPr>
            </w:pPr>
          </w:p>
          <w:p w14:paraId="5CDDA7CF" w14:textId="77777777" w:rsidR="007465CE" w:rsidRPr="007465CE" w:rsidRDefault="007465CE" w:rsidP="007465CE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3E7B9E92" w14:textId="77777777" w:rsidR="007465CE" w:rsidRPr="007465CE" w:rsidRDefault="007465CE" w:rsidP="007465CE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77F0FDF" w14:textId="77777777" w:rsidR="007465CE" w:rsidRPr="007465CE" w:rsidRDefault="007465CE" w:rsidP="007465CE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5090A6C4" w:rsidR="007465CE" w:rsidRDefault="007465CE" w:rsidP="007465CE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D1B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1DD9A9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</w:t>
            </w:r>
            <w:r w:rsidR="00881AC3" w:rsidRPr="003E506C">
              <w:rPr>
                <w:lang w:val="en-US"/>
              </w:rPr>
              <w:t>1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8D1355" w:rsidRPr="003E506C">
              <w:t>1374</w:t>
            </w:r>
            <w:r w:rsidRPr="003E506C">
              <w:t xml:space="preserve"> </w:t>
            </w:r>
          </w:p>
          <w:p w14:paraId="4F90AAA3" w14:textId="4855781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38.473</w:t>
            </w:r>
            <w:r w:rsidRPr="003E506C">
              <w:t xml:space="preserve"> CR </w:t>
            </w:r>
            <w:r w:rsidR="00275FD3">
              <w:t>1647</w:t>
            </w:r>
          </w:p>
          <w:p w14:paraId="4F90AAA4" w14:textId="17C665F1" w:rsidR="00954D93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</w:t>
            </w:r>
            <w:r w:rsidR="003E506C" w:rsidRPr="003E506C">
              <w:rPr>
                <w:lang w:val="en-US"/>
              </w:rPr>
              <w:t>8</w:t>
            </w:r>
            <w:r w:rsidRPr="003E506C">
              <w:rPr>
                <w:lang w:val="en-US"/>
              </w:rPr>
              <w:t>.4</w:t>
            </w:r>
            <w:r w:rsidR="005C4E01">
              <w:rPr>
                <w:lang w:val="en-US"/>
              </w:rPr>
              <w:t>6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5C4E01">
              <w:t>0734</w:t>
            </w:r>
            <w:r w:rsidRPr="003E506C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D1B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D1B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492D4EDC" w:rsidR="00954D93" w:rsidRDefault="001D6B5A">
            <w:pPr>
              <w:pStyle w:val="CRCoverPage"/>
              <w:spacing w:after="0"/>
              <w:ind w:left="100"/>
            </w:pPr>
            <w:r w:rsidRPr="001D6B5A">
              <w:t>Rev#</w:t>
            </w:r>
            <w:r>
              <w:t>1</w:t>
            </w:r>
            <w:r w:rsidRPr="001D6B5A">
              <w:t>: resubmission to RAN3#131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2B67" w14:textId="77777777" w:rsidR="00504950" w:rsidRDefault="00504950">
      <w:pPr>
        <w:spacing w:after="0"/>
      </w:pPr>
      <w:r>
        <w:separator/>
      </w:r>
    </w:p>
  </w:endnote>
  <w:endnote w:type="continuationSeparator" w:id="0">
    <w:p w14:paraId="231C26FA" w14:textId="77777777" w:rsidR="00504950" w:rsidRDefault="00504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B8E0" w14:textId="77777777" w:rsidR="00504950" w:rsidRDefault="00504950">
      <w:pPr>
        <w:spacing w:after="0"/>
      </w:pPr>
      <w:r>
        <w:separator/>
      </w:r>
    </w:p>
  </w:footnote>
  <w:footnote w:type="continuationSeparator" w:id="0">
    <w:p w14:paraId="05C6B786" w14:textId="77777777" w:rsidR="00504950" w:rsidRDefault="005049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D1B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4453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D6B5A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0377"/>
    <w:rsid w:val="00255B2D"/>
    <w:rsid w:val="00255FE6"/>
    <w:rsid w:val="0026004D"/>
    <w:rsid w:val="00263D13"/>
    <w:rsid w:val="002640DD"/>
    <w:rsid w:val="00270979"/>
    <w:rsid w:val="00275860"/>
    <w:rsid w:val="00275D12"/>
    <w:rsid w:val="00275FD3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1504E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06C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950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4E01"/>
    <w:rsid w:val="005E2C44"/>
    <w:rsid w:val="005E3961"/>
    <w:rsid w:val="005E6A31"/>
    <w:rsid w:val="005F214F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076C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465CE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1355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0E1E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5411A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1B3A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5F214F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597</Words>
  <Characters>3908</Characters>
  <Application>Microsoft Office Word</Application>
  <DocSecurity>0</DocSecurity>
  <Lines>32</Lines>
  <Paragraphs>8</Paragraphs>
  <ScaleCrop>false</ScaleCrop>
  <Company>3GPP Support Team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27</cp:revision>
  <cp:lastPrinted>2411-12-31T22:59:00Z</cp:lastPrinted>
  <dcterms:created xsi:type="dcterms:W3CDTF">2025-05-23T11:38:00Z</dcterms:created>
  <dcterms:modified xsi:type="dcterms:W3CDTF">2026-01-29T16:54:00Z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